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FRENSCH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Wellington, Shropshire.</w:t>
      </w: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</w:t>
      </w:r>
      <w:r>
        <w:rPr>
          <w:rFonts w:ascii="Times New Roman" w:hAnsi="Times New Roman" w:cs="Times New Roman"/>
          <w:sz w:val="24"/>
          <w:szCs w:val="24"/>
        </w:rPr>
        <w:t>tem held in Shifnal</w:t>
      </w:r>
      <w:bookmarkStart w:id="0" w:name="_GoBack"/>
      <w:bookmarkEnd w:id="0"/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Adam Peshale(q.v.) in Shropshire and the </w:t>
      </w: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21-299)</w:t>
      </w: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05829" w:rsidRDefault="00E05829" w:rsidP="00E05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sectPr w:rsidR="006B2F86" w:rsidRPr="00E058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829" w:rsidRDefault="00E05829" w:rsidP="00E71FC3">
      <w:pPr>
        <w:spacing w:after="0" w:line="240" w:lineRule="auto"/>
      </w:pPr>
      <w:r>
        <w:separator/>
      </w:r>
    </w:p>
  </w:endnote>
  <w:endnote w:type="continuationSeparator" w:id="0">
    <w:p w:rsidR="00E05829" w:rsidRDefault="00E058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829" w:rsidRDefault="00E05829" w:rsidP="00E71FC3">
      <w:pPr>
        <w:spacing w:after="0" w:line="240" w:lineRule="auto"/>
      </w:pPr>
      <w:r>
        <w:separator/>
      </w:r>
    </w:p>
  </w:footnote>
  <w:footnote w:type="continuationSeparator" w:id="0">
    <w:p w:rsidR="00E05829" w:rsidRDefault="00E058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829"/>
    <w:rsid w:val="00AB52E8"/>
    <w:rsid w:val="00B16D3F"/>
    <w:rsid w:val="00E058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65E91"/>
  <w15:chartTrackingRefBased/>
  <w15:docId w15:val="{14F0D127-F007-4EC1-98BF-BDF3A68B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2016-03-03T21:44:00Z</dcterms:created>
  <dcterms:modified xsi:type="dcterms:W3CDTF">2016-03-03T21:46:00Z</dcterms:modified>
</cp:coreProperties>
</file>